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E4928" w14:textId="58081559" w:rsidR="006B2F86" w:rsidRDefault="008F51D2" w:rsidP="00E71FC3">
      <w:pPr>
        <w:pStyle w:val="NoSpacing"/>
      </w:pPr>
      <w:r>
        <w:rPr>
          <w:u w:val="single"/>
        </w:rPr>
        <w:t>Joan WHITE</w:t>
      </w:r>
      <w:r>
        <w:t xml:space="preserve">   </w:t>
      </w:r>
      <w:proofErr w:type="gramStart"/>
      <w:r>
        <w:t xml:space="preserve">   (</w:t>
      </w:r>
      <w:proofErr w:type="gramEnd"/>
      <w:r>
        <w:t>fl.1430)</w:t>
      </w:r>
    </w:p>
    <w:p w14:paraId="4927D7EA" w14:textId="18930B05" w:rsidR="008F51D2" w:rsidRDefault="008F51D2" w:rsidP="00E71FC3">
      <w:pPr>
        <w:pStyle w:val="NoSpacing"/>
      </w:pPr>
    </w:p>
    <w:p w14:paraId="5C1A7E94" w14:textId="7F76E3B4" w:rsidR="008F51D2" w:rsidRDefault="008F51D2" w:rsidP="00E71FC3">
      <w:pPr>
        <w:pStyle w:val="NoSpacing"/>
      </w:pPr>
    </w:p>
    <w:p w14:paraId="0F0A7ED5" w14:textId="5B38F688" w:rsidR="008F51D2" w:rsidRDefault="008F51D2" w:rsidP="00E71FC3">
      <w:pPr>
        <w:pStyle w:val="NoSpacing"/>
      </w:pPr>
      <w:r>
        <w:t xml:space="preserve">Daughter of Sir John White.  (H.O.C. </w:t>
      </w:r>
      <w:proofErr w:type="spellStart"/>
      <w:r>
        <w:t>vol.III</w:t>
      </w:r>
      <w:proofErr w:type="spellEnd"/>
      <w:r>
        <w:t xml:space="preserve"> pp.250-2)</w:t>
      </w:r>
    </w:p>
    <w:p w14:paraId="33569EB7" w14:textId="161E788B" w:rsidR="008F51D2" w:rsidRDefault="008F51D2" w:rsidP="00E71FC3">
      <w:pPr>
        <w:pStyle w:val="NoSpacing"/>
      </w:pPr>
      <w:r>
        <w:t>= Oliver Gross of Sloley.  (ibid.)</w:t>
      </w:r>
    </w:p>
    <w:p w14:paraId="2A033973" w14:textId="24015E67" w:rsidR="008F51D2" w:rsidRDefault="008F51D2" w:rsidP="00E71FC3">
      <w:pPr>
        <w:pStyle w:val="NoSpacing"/>
      </w:pPr>
      <w:r>
        <w:t>Children:   Simon, John, Rowland and two daughters.   (ibid.)</w:t>
      </w:r>
    </w:p>
    <w:p w14:paraId="638F4D50" w14:textId="0B95E33D" w:rsidR="008F51D2" w:rsidRDefault="008F51D2" w:rsidP="00E71FC3">
      <w:pPr>
        <w:pStyle w:val="NoSpacing"/>
      </w:pPr>
    </w:p>
    <w:p w14:paraId="103B413A" w14:textId="4C420C09" w:rsidR="008F51D2" w:rsidRDefault="008F51D2" w:rsidP="00E71FC3">
      <w:pPr>
        <w:pStyle w:val="NoSpacing"/>
      </w:pPr>
    </w:p>
    <w:p w14:paraId="1CD4976E" w14:textId="399348F1" w:rsidR="008F51D2" w:rsidRPr="008F51D2" w:rsidRDefault="008F51D2" w:rsidP="00E71FC3">
      <w:pPr>
        <w:pStyle w:val="NoSpacing"/>
      </w:pPr>
      <w:r>
        <w:t>13 January 2019</w:t>
      </w:r>
      <w:bookmarkStart w:id="0" w:name="_GoBack"/>
      <w:bookmarkEnd w:id="0"/>
    </w:p>
    <w:sectPr w:rsidR="008F51D2" w:rsidRPr="008F51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36EE1" w14:textId="77777777" w:rsidR="008F51D2" w:rsidRDefault="008F51D2" w:rsidP="00E71FC3">
      <w:pPr>
        <w:spacing w:after="0" w:line="240" w:lineRule="auto"/>
      </w:pPr>
      <w:r>
        <w:separator/>
      </w:r>
    </w:p>
  </w:endnote>
  <w:endnote w:type="continuationSeparator" w:id="0">
    <w:p w14:paraId="159D2D9E" w14:textId="77777777" w:rsidR="008F51D2" w:rsidRDefault="008F51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4A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43AD" w14:textId="77777777" w:rsidR="008F51D2" w:rsidRDefault="008F51D2" w:rsidP="00E71FC3">
      <w:pPr>
        <w:spacing w:after="0" w:line="240" w:lineRule="auto"/>
      </w:pPr>
      <w:r>
        <w:separator/>
      </w:r>
    </w:p>
  </w:footnote>
  <w:footnote w:type="continuationSeparator" w:id="0">
    <w:p w14:paraId="4CB71EF8" w14:textId="77777777" w:rsidR="008F51D2" w:rsidRDefault="008F51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1D2"/>
    <w:rsid w:val="001A7C09"/>
    <w:rsid w:val="00577BD5"/>
    <w:rsid w:val="00656CBA"/>
    <w:rsid w:val="006A1F77"/>
    <w:rsid w:val="00733BE7"/>
    <w:rsid w:val="008F51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5A75C"/>
  <w15:chartTrackingRefBased/>
  <w15:docId w15:val="{5F5FEB36-6AD2-436C-A34C-8EEC3B4F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2019-01-13T11:42:00Z</dcterms:created>
  <dcterms:modified xsi:type="dcterms:W3CDTF">2019-01-13T11:45:00Z</dcterms:modified>
</cp:coreProperties>
</file>